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093AE" w14:textId="00695571" w:rsidR="00535962" w:rsidRPr="00F7167E" w:rsidRDefault="00F0363C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1D414CD">
                <wp:simplePos x="0" y="0"/>
                <wp:positionH relativeFrom="column">
                  <wp:posOffset>-361950</wp:posOffset>
                </wp:positionH>
                <wp:positionV relativeFrom="paragraph">
                  <wp:posOffset>-323850</wp:posOffset>
                </wp:positionV>
                <wp:extent cx="1857375" cy="9715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7375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56921DCA" w:rsidR="00BC61BD" w:rsidRPr="00BC61BD" w:rsidRDefault="00F0363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F0363C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E8DC3F2" wp14:editId="3366C76C">
                                      <wp:extent cx="1564490" cy="628650"/>
                                      <wp:effectExtent l="0" t="0" r="0" b="0"/>
                                      <wp:docPr id="2" name="Picture 3" descr="A logo with a circular design&#10;&#10;Description automatically generated with medium confidenc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3" descr="A logo with a circular design&#10;&#10;Description automatically generated with medium confidence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26599" cy="65360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E04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5pt;margin-top:-25.5pt;width:146.25pt;height:7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56921DCA" w:rsidR="00BC61BD" w:rsidRPr="00BC61BD" w:rsidRDefault="00F0363C">
                          <w:pPr>
                            <w:rPr>
                              <w:lang w:val="en-US"/>
                            </w:rPr>
                          </w:pPr>
                          <w:r w:rsidRPr="00F0363C">
                            <w:rPr>
                              <w:noProof/>
                            </w:rPr>
                            <w:drawing>
                              <wp:inline distT="0" distB="0" distL="0" distR="0" wp14:anchorId="3E8DC3F2" wp14:editId="3366C76C">
                                <wp:extent cx="1564490" cy="628650"/>
                                <wp:effectExtent l="0" t="0" r="0" b="0"/>
                                <wp:docPr id="2" name="Picture 3" descr="A logo with a circular design&#10;&#10;Description automatically generated with medium confidenc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3" descr="A logo with a circular design&#10;&#10;Description automatically generated with medium confidence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26599" cy="65360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574EF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1A03E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AD62A" id="Text Box 16" o:spid="_x0000_s1027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" stroked="f">
                <v:textbox>
                  <w:txbxContent>
                    <w:p w14:paraId="18AC8C34" w14:textId="342E25D3" w:rsidR="002E1412" w:rsidRPr="002E1412" w:rsidRDefault="00A9200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4E28DB3B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</w:t>
                                    </w:r>
                                    <w:r w:rsidR="00F87EC4">
                                      <w:rPr>
                                        <w:rStyle w:val="Style2"/>
                                      </w:rPr>
                                      <w:t>LPN-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1A03E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9E728D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A03E7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8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K7sRUlzAwAAzQwAAA4AAAAAAAAAAAAAAAAALgIAAGRycy9lMm9Eb2MueG1s&#10;UEsBAi0AFAAGAAgAAAAhAN8NTk7iAAAADQEAAA8AAAAAAAAAAAAAAAAAzQUAAGRycy9kb3ducmV2&#10;LnhtbFBLBQYAAAAABAAEAPMAAADcBgAAAAA=&#10;">
                <v:rect id="Rectangle 22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1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4E28DB3B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</w:t>
                              </w:r>
                              <w:r w:rsidR="00F87EC4">
                                <w:rPr>
                                  <w:rStyle w:val="Style2"/>
                                </w:rPr>
                                <w:t>LPN-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1A03E7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9E728D">
                                <w:rPr>
                                  <w:rStyle w:val="Style2"/>
                                </w:rPr>
                                <w:t>0</w:t>
                              </w:r>
                              <w:r w:rsidR="001A03E7">
                                <w:rPr>
                                  <w:rStyle w:val="Style2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208A5E0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1A03E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A9200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1A03E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A9200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F06A6" w:rsidRPr="00BF06A6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F06A6" w:rsidRPr="00BF06A6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revisionView w:inkAnnotations="0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70EC5"/>
    <w:rsid w:val="00194FF2"/>
    <w:rsid w:val="001A03E7"/>
    <w:rsid w:val="001B57BF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36B7"/>
    <w:rsid w:val="005B442B"/>
    <w:rsid w:val="005D0D63"/>
    <w:rsid w:val="00611A07"/>
    <w:rsid w:val="0062592A"/>
    <w:rsid w:val="00630AD4"/>
    <w:rsid w:val="006506D0"/>
    <w:rsid w:val="00651E48"/>
    <w:rsid w:val="006709BC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0D6"/>
    <w:rsid w:val="008F5E51"/>
    <w:rsid w:val="009002B4"/>
    <w:rsid w:val="00957FDA"/>
    <w:rsid w:val="009773D3"/>
    <w:rsid w:val="009A2AEC"/>
    <w:rsid w:val="009B0931"/>
    <w:rsid w:val="009E0472"/>
    <w:rsid w:val="009E728D"/>
    <w:rsid w:val="00A16099"/>
    <w:rsid w:val="00A24343"/>
    <w:rsid w:val="00A640BD"/>
    <w:rsid w:val="00A92006"/>
    <w:rsid w:val="00AB4966"/>
    <w:rsid w:val="00AC7631"/>
    <w:rsid w:val="00AD7919"/>
    <w:rsid w:val="00AF0D2F"/>
    <w:rsid w:val="00B146E2"/>
    <w:rsid w:val="00B3101F"/>
    <w:rsid w:val="00B420BA"/>
    <w:rsid w:val="00B54CAF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BF4FB2"/>
    <w:rsid w:val="00C25ED7"/>
    <w:rsid w:val="00C66D08"/>
    <w:rsid w:val="00C67909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363C"/>
    <w:rsid w:val="00F07432"/>
    <w:rsid w:val="00F116C5"/>
    <w:rsid w:val="00F225BF"/>
    <w:rsid w:val="00F25B99"/>
    <w:rsid w:val="00F4086F"/>
    <w:rsid w:val="00F53753"/>
    <w:rsid w:val="00F7167E"/>
    <w:rsid w:val="00F7443C"/>
    <w:rsid w:val="00F87EC4"/>
    <w:rsid w:val="00FC0FB4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Yasmin Alcantara</cp:lastModifiedBy>
  <cp:revision>19</cp:revision>
  <cp:lastPrinted>2011-03-04T18:27:00Z</cp:lastPrinted>
  <dcterms:created xsi:type="dcterms:W3CDTF">2023-05-24T15:05:00Z</dcterms:created>
  <dcterms:modified xsi:type="dcterms:W3CDTF">2025-03-21T15:29:00Z</dcterms:modified>
</cp:coreProperties>
</file>